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Burton and Uttoxeter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Burton and Uttoxeter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Burton and Uttoxeter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Burton and Uttoxeter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Burton and Uttoxeter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Burton and Uttoxeter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61.8% </w:t>
      </w:r>
      <w:r w:rsidRPr="004747BF">
        <w:rPr>
          <w:rFonts w:ascii="Libre Franklin Light" w:eastAsia="Times New Roman" w:hAnsi="Libre Franklin Light" w:cs="Calibri Light"/>
        </w:rPr>
        <w:t xml:space="preserve">of those respondents classified as PGSI 8+ in Burton and Uttoxeter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Burton and Uttoxeter is estimated to be </w:t>
      </w:r>
      <w:r w:rsidRPr="00773DF7">
        <w:rPr>
          <w:rFonts w:ascii="Libre Franklin Light" w:eastAsia="Times New Roman" w:hAnsi="Libre Franklin Light" w:cs="Calibri Light"/>
          <w:b/>
          <w:bCs/>
          <w:color w:val="C45911" w:themeColor="accent2" w:themeShade="BF"/>
        </w:rPr>
        <w:t xml:space="preserve">£2,366,215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Burton and Uttoxeter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Burton and Uttoxeter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Burton and Uttoxeter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Burton and Uttoxeter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urton and Uttoxe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Burton and Uttoxeter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urton and Uttoxe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Burton and Uttoxeter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Burton and Uttoxeter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urton and Uttoxe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Burton and Uttoxeter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Burton and Uttoxeter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Burton and Uttoxeter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Burton and Uttoxeter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Burton and Uttoxeter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Burton and Uttoxeter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£2,366,215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Burton and Uttoxeter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£38,542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£797,065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£57,099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£16,059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£29,442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£1,428,008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£2,366,215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Burton and Uttoxeter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Burton and Uttoxeter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Burton and Uttoxeter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Burton and Uttoxeter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Burton and Uttoxeter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Burton and Uttoxeter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Burton and Uttoxeter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Burton and Uttoxeter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Burton and Uttoxeter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Burton and Uttoxeter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Burton and Uttoxeter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Burton and Uttoxeter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3097A9C-A9F3-4ECA-848B-69DFA6D5C10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